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 xml:space="preserve">Foram desenvolvidas medidas de prevenção a situações de assédio, nomeadamente comportamentos indesejados com o </w:t>
            </w:r>
            <w:r w:rsidRPr="00001E6F">
              <w:rPr>
                <w:sz w:val="12"/>
                <w:szCs w:val="12"/>
              </w:rPr>
              <w:lastRenderedPageBreak/>
              <w:t>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03605E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</w:t>
      </w:r>
      <w:r w:rsidR="00841E6B" w:rsidRPr="009D6EB5">
        <w:rPr>
          <w:sz w:val="16"/>
          <w:szCs w:val="16"/>
        </w:rPr>
        <w:lastRenderedPageBreak/>
        <w:t xml:space="preserve">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03605E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B" w:rsidRDefault="0006786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B" w:rsidRDefault="0006786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B" w:rsidRDefault="0006786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B" w:rsidRDefault="000678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88"/>
      <w:gridCol w:w="1100"/>
      <w:gridCol w:w="976"/>
      <w:gridCol w:w="976"/>
      <w:gridCol w:w="976"/>
      <w:gridCol w:w="976"/>
      <w:gridCol w:w="976"/>
      <w:gridCol w:w="976"/>
      <w:gridCol w:w="1100"/>
      <w:gridCol w:w="976"/>
      <w:gridCol w:w="624"/>
    </w:tblGrid>
    <w:tr w:rsidR="00841E6B" w:rsidRPr="00001E6F" w:rsidTr="0006786B">
      <w:trPr>
        <w:trHeight w:val="851"/>
      </w:trPr>
      <w:tc>
        <w:tcPr>
          <w:tcW w:w="9648" w:type="dxa"/>
          <w:gridSpan w:val="11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</w:p>
      </w:tc>
    </w:tr>
    <w:tr w:rsidR="0006786B" w:rsidRPr="0006786B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314450" cy="527050"/>
                <wp:effectExtent l="0" t="0" r="0" b="6350"/>
                <wp:wrapNone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ject 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527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-31750</wp:posOffset>
                </wp:positionV>
                <wp:extent cx="971550" cy="476250"/>
                <wp:effectExtent l="0" t="0" r="0" b="0"/>
                <wp:wrapNone/>
                <wp:docPr id="1053" name="Imagem 10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6350</wp:posOffset>
                </wp:positionV>
                <wp:extent cx="1238250" cy="457200"/>
                <wp:effectExtent l="0" t="0" r="0" b="0"/>
                <wp:wrapNone/>
                <wp:docPr id="1054" name="Imagem 10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4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  <w:r w:rsidRPr="0006786B">
            <w:rPr>
              <w:rFonts w:eastAsia="Times New Roman" w:cs="Times New Roman"/>
              <w:noProof/>
              <w:color w:val="000000"/>
              <w:lang w:eastAsia="pt-PT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6350</wp:posOffset>
                </wp:positionV>
                <wp:extent cx="933450" cy="438150"/>
                <wp:effectExtent l="0" t="0" r="0" b="0"/>
                <wp:wrapNone/>
                <wp:docPr id="1055" name="Imagem 1055" descr="CIMBB - Comunidade Intermunicipal Beira Baix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5" name="Imagem 7" descr="CIMBB - Comunidade Intermunicipal Beira Baix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960"/>
          </w:tblGrid>
          <w:tr w:rsidR="0006786B" w:rsidRPr="0006786B">
            <w:trPr>
              <w:trHeight w:val="290"/>
              <w:tblCellSpacing w:w="0" w:type="dxa"/>
            </w:trPr>
            <w:tc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  <w:p w:rsidR="0006786B" w:rsidRPr="0006786B" w:rsidRDefault="0006786B" w:rsidP="0006786B">
                <w:pPr>
                  <w:spacing w:after="0" w:line="240" w:lineRule="auto"/>
                  <w:rPr>
                    <w:rFonts w:eastAsia="Times New Roman" w:cs="Times New Roman"/>
                    <w:color w:val="000000"/>
                    <w:lang w:eastAsia="pt-PT"/>
                  </w:rPr>
                </w:pPr>
              </w:p>
            </w:tc>
          </w:tr>
        </w:tbl>
        <w:p w:rsidR="0006786B" w:rsidRPr="0006786B" w:rsidRDefault="0006786B" w:rsidP="0006786B">
          <w:pPr>
            <w:spacing w:after="0" w:line="240" w:lineRule="auto"/>
            <w:rPr>
              <w:rFonts w:eastAsia="Times New Roman" w:cs="Times New Roman"/>
              <w:color w:val="00000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  <w:tr w:rsidR="0006786B" w:rsidRPr="0006786B" w:rsidTr="0006786B">
      <w:tblPrEx>
        <w:tblCellMar>
          <w:left w:w="70" w:type="dxa"/>
          <w:right w:w="70" w:type="dxa"/>
        </w:tblCellMar>
        <w:tblLook w:val="04A0" w:firstRow="1" w:lastRow="0" w:firstColumn="1" w:lastColumn="0" w:noHBand="0" w:noVBand="1"/>
      </w:tblPrEx>
      <w:trPr>
        <w:gridBefore w:val="1"/>
        <w:gridAfter w:val="1"/>
        <w:wBefore w:w="106" w:type="dxa"/>
        <w:wAfter w:w="758" w:type="dxa"/>
        <w:trHeight w:val="290"/>
      </w:trPr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06786B" w:rsidRPr="0006786B" w:rsidRDefault="0006786B" w:rsidP="0006786B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t-PT"/>
            </w:rPr>
          </w:pPr>
        </w:p>
      </w:tc>
    </w:tr>
  </w:tbl>
  <w:p w:rsidR="00841E6B" w:rsidRPr="0006786B" w:rsidRDefault="0006786B" w:rsidP="0006786B">
    <w:pPr>
      <w:pStyle w:val="Cabealho"/>
      <w:jc w:val="center"/>
      <w:rPr>
        <w:b/>
        <w:sz w:val="36"/>
        <w:szCs w:val="36"/>
      </w:rPr>
    </w:pPr>
    <w:r w:rsidRPr="0006786B">
      <w:rPr>
        <w:b/>
        <w:sz w:val="36"/>
        <w:szCs w:val="36"/>
      </w:rPr>
      <w:t xml:space="preserve">ANEXO </w:t>
    </w:r>
    <w:r w:rsidR="00781988">
      <w:rPr>
        <w:b/>
        <w:sz w:val="36"/>
        <w:szCs w:val="36"/>
      </w:rPr>
      <w:t>G</w:t>
    </w:r>
  </w:p>
  <w:p w:rsidR="0006786B" w:rsidRDefault="0006786B">
    <w:pPr>
      <w:pStyle w:val="Cabealho"/>
    </w:pPr>
  </w:p>
  <w:p w:rsidR="0006786B" w:rsidRDefault="0006786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B" w:rsidRDefault="000678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3605E"/>
    <w:rsid w:val="00055BEE"/>
    <w:rsid w:val="00060E8A"/>
    <w:rsid w:val="000630F0"/>
    <w:rsid w:val="0006786B"/>
    <w:rsid w:val="0007537E"/>
    <w:rsid w:val="0007582B"/>
    <w:rsid w:val="00080C09"/>
    <w:rsid w:val="00080E45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198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3440F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443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1CEBB7CD-DAEE-4538-834C-0FBCF4F6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F7726AF7.dotm</Template>
  <TotalTime>0</TotalTime>
  <Pages>7</Pages>
  <Words>3156</Words>
  <Characters>17094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2021-01-21T18:16:00Z</dcterms:created>
  <dcterms:modified xsi:type="dcterms:W3CDTF">2021-01-21T18:16:00Z</dcterms:modified>
</cp:coreProperties>
</file>